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F33B1" w14:textId="77777777" w:rsidR="00992CD9" w:rsidRPr="007F05E6" w:rsidRDefault="00992CD9" w:rsidP="00B010EC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319EF6CD" w14:textId="77777777" w:rsidR="00992CD9" w:rsidRPr="00692A45" w:rsidRDefault="00992CD9" w:rsidP="00474F67">
      <w:pPr>
        <w:pStyle w:val="Heading1"/>
      </w:pPr>
      <w:r w:rsidRPr="00692A45">
        <w:t xml:space="preserve">Worksheet </w:t>
      </w:r>
      <w:r>
        <w:t>6</w:t>
      </w:r>
      <w:r w:rsidRPr="00692A45">
        <w:t xml:space="preserve">: </w:t>
      </w:r>
      <w:r>
        <w:t>Safety and inspections (learner)</w:t>
      </w:r>
    </w:p>
    <w:p w14:paraId="3A6EE6B9" w14:textId="77777777" w:rsidR="00992CD9" w:rsidRPr="005D22C4" w:rsidRDefault="00992CD9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 w:rsidRPr="005D22C4">
        <w:rPr>
          <w:rFonts w:cs="Arial"/>
          <w:szCs w:val="22"/>
        </w:rPr>
        <w:t>What is being described here? A ________________ is a procedure to eliminate the risks involved in a specific operation.</w:t>
      </w:r>
    </w:p>
    <w:p w14:paraId="4B960F4A" w14:textId="77777777" w:rsidR="00992CD9" w:rsidRPr="005D22C4" w:rsidRDefault="00992CD9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Safe system of work</w:t>
      </w:r>
    </w:p>
    <w:p w14:paraId="56D559AE" w14:textId="77777777" w:rsidR="00992CD9" w:rsidRPr="005D22C4" w:rsidRDefault="00992CD9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Health and Safety at Work Act</w:t>
      </w:r>
      <w:r>
        <w:rPr>
          <w:rFonts w:cs="Arial"/>
          <w:szCs w:val="22"/>
        </w:rPr>
        <w:t xml:space="preserve"> document</w:t>
      </w:r>
    </w:p>
    <w:p w14:paraId="51DE5335" w14:textId="77777777" w:rsidR="00992CD9" w:rsidRPr="005D22C4" w:rsidRDefault="00992CD9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COSHH regulations</w:t>
      </w:r>
    </w:p>
    <w:p w14:paraId="592B00C7" w14:textId="77777777" w:rsidR="00992CD9" w:rsidRPr="005D22C4" w:rsidRDefault="00992CD9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ACOPs</w:t>
      </w:r>
    </w:p>
    <w:p w14:paraId="61C9BB0A" w14:textId="77777777" w:rsidR="00992CD9" w:rsidRPr="005D22C4" w:rsidRDefault="00992CD9" w:rsidP="00842BED">
      <w:pPr>
        <w:spacing w:before="120" w:after="120"/>
        <w:rPr>
          <w:rFonts w:cs="Arial"/>
        </w:rPr>
      </w:pPr>
    </w:p>
    <w:p w14:paraId="13196C4A" w14:textId="77777777" w:rsidR="00992CD9" w:rsidRPr="005D22C4" w:rsidRDefault="00992CD9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 w:rsidRPr="005D22C4">
        <w:rPr>
          <w:rFonts w:cs="Arial"/>
          <w:szCs w:val="22"/>
        </w:rPr>
        <w:t>Who can inspect a construction site to ensure it is safe?</w:t>
      </w:r>
    </w:p>
    <w:p w14:paraId="515C1DCF" w14:textId="77777777" w:rsidR="00992CD9" w:rsidRPr="005D22C4" w:rsidRDefault="00992CD9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Foreman</w:t>
      </w:r>
    </w:p>
    <w:p w14:paraId="55F0809D" w14:textId="77777777" w:rsidR="00992CD9" w:rsidRPr="005D22C4" w:rsidRDefault="00992CD9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 xml:space="preserve">Clerk of the </w:t>
      </w:r>
      <w:r>
        <w:rPr>
          <w:rFonts w:cs="Arial"/>
          <w:szCs w:val="22"/>
        </w:rPr>
        <w:t>w</w:t>
      </w:r>
      <w:r w:rsidRPr="005D22C4">
        <w:rPr>
          <w:rFonts w:cs="Arial"/>
          <w:szCs w:val="22"/>
        </w:rPr>
        <w:t>orks</w:t>
      </w:r>
    </w:p>
    <w:p w14:paraId="0682EEE4" w14:textId="77777777" w:rsidR="00992CD9" w:rsidRPr="005D22C4" w:rsidRDefault="00992CD9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HSE</w:t>
      </w:r>
    </w:p>
    <w:p w14:paraId="68134ADC" w14:textId="77777777" w:rsidR="00992CD9" w:rsidRPr="005D22C4" w:rsidRDefault="00992CD9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Procurement officer</w:t>
      </w:r>
    </w:p>
    <w:p w14:paraId="472BD64D" w14:textId="77777777" w:rsidR="00992CD9" w:rsidRPr="005D22C4" w:rsidRDefault="00992CD9" w:rsidP="00842BED">
      <w:pPr>
        <w:spacing w:before="120" w:after="120"/>
      </w:pPr>
    </w:p>
    <w:p w14:paraId="77C935E4" w14:textId="77777777" w:rsidR="00992CD9" w:rsidRPr="005D22C4" w:rsidRDefault="00992CD9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 w:rsidRPr="005D22C4">
        <w:rPr>
          <w:rFonts w:cs="Arial"/>
          <w:szCs w:val="22"/>
        </w:rPr>
        <w:t>All construction sites must have adequate</w:t>
      </w:r>
    </w:p>
    <w:p w14:paraId="7D255792" w14:textId="77777777" w:rsidR="00992CD9" w:rsidRPr="005D22C4" w:rsidRDefault="00992CD9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Parking facilities</w:t>
      </w:r>
    </w:p>
    <w:p w14:paraId="1C9D8409" w14:textId="77777777" w:rsidR="00992CD9" w:rsidRPr="005D22C4" w:rsidRDefault="00992CD9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Tools</w:t>
      </w:r>
    </w:p>
    <w:p w14:paraId="61DF1AD2" w14:textId="77777777" w:rsidR="00992CD9" w:rsidRPr="005D22C4" w:rsidRDefault="00992CD9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Welfare facilities</w:t>
      </w:r>
    </w:p>
    <w:p w14:paraId="4714C40E" w14:textId="77777777" w:rsidR="00992CD9" w:rsidRPr="005D22C4" w:rsidRDefault="00992CD9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Materials</w:t>
      </w:r>
    </w:p>
    <w:p w14:paraId="02B217CB" w14:textId="77777777" w:rsidR="00992CD9" w:rsidRPr="005D22C4" w:rsidRDefault="00992CD9" w:rsidP="00842BED">
      <w:pPr>
        <w:spacing w:before="120" w:after="120"/>
        <w:rPr>
          <w:rFonts w:cs="Arial"/>
        </w:rPr>
      </w:pPr>
    </w:p>
    <w:p w14:paraId="05477DE6" w14:textId="77777777" w:rsidR="00992CD9" w:rsidRPr="005D22C4" w:rsidRDefault="00992CD9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 w:rsidRPr="005D22C4">
        <w:rPr>
          <w:rFonts w:cs="Arial"/>
          <w:szCs w:val="22"/>
        </w:rPr>
        <w:t>What piece of legislation ensures the safety of ladders?</w:t>
      </w:r>
    </w:p>
    <w:p w14:paraId="22B5880C" w14:textId="77777777" w:rsidR="00992CD9" w:rsidRPr="005D22C4" w:rsidRDefault="00992CD9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Building Regulation</w:t>
      </w:r>
      <w:r>
        <w:rPr>
          <w:rFonts w:cs="Arial"/>
          <w:szCs w:val="22"/>
        </w:rPr>
        <w:t>s</w:t>
      </w:r>
      <w:r w:rsidRPr="005D22C4">
        <w:rPr>
          <w:rFonts w:cs="Arial"/>
          <w:szCs w:val="22"/>
        </w:rPr>
        <w:t xml:space="preserve"> Part L</w:t>
      </w:r>
    </w:p>
    <w:p w14:paraId="2930F444" w14:textId="77777777" w:rsidR="00992CD9" w:rsidRPr="005D22C4" w:rsidRDefault="00992CD9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ACOPS</w:t>
      </w:r>
    </w:p>
    <w:p w14:paraId="56179CF8" w14:textId="77777777" w:rsidR="00992CD9" w:rsidRPr="005D22C4" w:rsidRDefault="00992CD9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COSHH</w:t>
      </w:r>
    </w:p>
    <w:p w14:paraId="62EDCA7E" w14:textId="77777777" w:rsidR="00992CD9" w:rsidRPr="005D22C4" w:rsidRDefault="00992CD9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Work at Height Regulations</w:t>
      </w:r>
    </w:p>
    <w:p w14:paraId="577E379D" w14:textId="77777777" w:rsidR="00992CD9" w:rsidRDefault="00992CD9" w:rsidP="00842BED"/>
    <w:p w14:paraId="284C1B0C" w14:textId="77777777" w:rsidR="00474F67" w:rsidRDefault="00474F67" w:rsidP="00474F67">
      <w:pPr>
        <w:rPr>
          <w:rFonts w:cs="Arial"/>
          <w:szCs w:val="22"/>
        </w:rPr>
      </w:pPr>
    </w:p>
    <w:p w14:paraId="0AB650A3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279FB" w14:textId="77777777" w:rsidR="004647C7" w:rsidRDefault="004647C7">
      <w:pPr>
        <w:spacing w:before="0" w:after="0"/>
      </w:pPr>
      <w:r>
        <w:separator/>
      </w:r>
    </w:p>
  </w:endnote>
  <w:endnote w:type="continuationSeparator" w:id="0">
    <w:p w14:paraId="2A295B7C" w14:textId="77777777" w:rsidR="004647C7" w:rsidRDefault="004647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7BF1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9A6B7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E04D356" wp14:editId="3A2C5ED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9ACA9D1" w14:textId="42A4DAF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FB25EE" w:rsidRPr="00FB25EE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FFB930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04D35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39ACA9D1" w14:textId="42A4DAF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FB25EE" w:rsidRPr="00FB25EE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FFB930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33F145A" wp14:editId="35FCAE0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9071A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E7241" w14:textId="77777777" w:rsidR="004647C7" w:rsidRDefault="004647C7">
      <w:pPr>
        <w:spacing w:before="0" w:after="0"/>
      </w:pPr>
      <w:r>
        <w:separator/>
      </w:r>
    </w:p>
  </w:footnote>
  <w:footnote w:type="continuationSeparator" w:id="0">
    <w:p w14:paraId="3E911383" w14:textId="77777777" w:rsidR="004647C7" w:rsidRDefault="004647C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F0E9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59E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76434EF" wp14:editId="3A4F99E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A4F82B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AD00E09" wp14:editId="3AB71DF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8F5FE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6517E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209D6"/>
    <w:multiLevelType w:val="hybridMultilevel"/>
    <w:tmpl w:val="D908B6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554613">
    <w:abstractNumId w:val="5"/>
  </w:num>
  <w:num w:numId="2" w16cid:durableId="611789744">
    <w:abstractNumId w:val="16"/>
  </w:num>
  <w:num w:numId="3" w16cid:durableId="2034727494">
    <w:abstractNumId w:val="23"/>
  </w:num>
  <w:num w:numId="4" w16cid:durableId="2109999428">
    <w:abstractNumId w:val="18"/>
  </w:num>
  <w:num w:numId="5" w16cid:durableId="1496453879">
    <w:abstractNumId w:val="8"/>
  </w:num>
  <w:num w:numId="6" w16cid:durableId="255988712">
    <w:abstractNumId w:val="17"/>
  </w:num>
  <w:num w:numId="7" w16cid:durableId="918952734">
    <w:abstractNumId w:val="8"/>
  </w:num>
  <w:num w:numId="8" w16cid:durableId="1691449845">
    <w:abstractNumId w:val="1"/>
  </w:num>
  <w:num w:numId="9" w16cid:durableId="1163281667">
    <w:abstractNumId w:val="8"/>
    <w:lvlOverride w:ilvl="0">
      <w:startOverride w:val="1"/>
    </w:lvlOverride>
  </w:num>
  <w:num w:numId="10" w16cid:durableId="1898659545">
    <w:abstractNumId w:val="19"/>
  </w:num>
  <w:num w:numId="11" w16cid:durableId="1208302599">
    <w:abstractNumId w:val="15"/>
  </w:num>
  <w:num w:numId="12" w16cid:durableId="229536094">
    <w:abstractNumId w:val="6"/>
  </w:num>
  <w:num w:numId="13" w16cid:durableId="2011103272">
    <w:abstractNumId w:val="13"/>
  </w:num>
  <w:num w:numId="14" w16cid:durableId="500127264">
    <w:abstractNumId w:val="20"/>
  </w:num>
  <w:num w:numId="15" w16cid:durableId="1088766446">
    <w:abstractNumId w:val="11"/>
  </w:num>
  <w:num w:numId="16" w16cid:durableId="930239728">
    <w:abstractNumId w:val="7"/>
  </w:num>
  <w:num w:numId="17" w16cid:durableId="76560052">
    <w:abstractNumId w:val="27"/>
  </w:num>
  <w:num w:numId="18" w16cid:durableId="356546591">
    <w:abstractNumId w:val="28"/>
  </w:num>
  <w:num w:numId="19" w16cid:durableId="1344477467">
    <w:abstractNumId w:val="4"/>
  </w:num>
  <w:num w:numId="20" w16cid:durableId="1178540745">
    <w:abstractNumId w:val="2"/>
  </w:num>
  <w:num w:numId="21" w16cid:durableId="1909067786">
    <w:abstractNumId w:val="9"/>
  </w:num>
  <w:num w:numId="22" w16cid:durableId="383337708">
    <w:abstractNumId w:val="9"/>
    <w:lvlOverride w:ilvl="0">
      <w:startOverride w:val="1"/>
    </w:lvlOverride>
  </w:num>
  <w:num w:numId="23" w16cid:durableId="1312641686">
    <w:abstractNumId w:val="24"/>
  </w:num>
  <w:num w:numId="24" w16cid:durableId="2145073593">
    <w:abstractNumId w:val="9"/>
    <w:lvlOverride w:ilvl="0">
      <w:startOverride w:val="1"/>
    </w:lvlOverride>
  </w:num>
  <w:num w:numId="25" w16cid:durableId="2101561592">
    <w:abstractNumId w:val="9"/>
    <w:lvlOverride w:ilvl="0">
      <w:startOverride w:val="1"/>
    </w:lvlOverride>
  </w:num>
  <w:num w:numId="26" w16cid:durableId="1356271200">
    <w:abstractNumId w:val="10"/>
  </w:num>
  <w:num w:numId="27" w16cid:durableId="1235703942">
    <w:abstractNumId w:val="21"/>
  </w:num>
  <w:num w:numId="28" w16cid:durableId="1462650996">
    <w:abstractNumId w:val="9"/>
    <w:lvlOverride w:ilvl="0">
      <w:startOverride w:val="1"/>
    </w:lvlOverride>
  </w:num>
  <w:num w:numId="29" w16cid:durableId="1639532005">
    <w:abstractNumId w:val="22"/>
  </w:num>
  <w:num w:numId="30" w16cid:durableId="2051688124">
    <w:abstractNumId w:val="9"/>
  </w:num>
  <w:num w:numId="31" w16cid:durableId="794712592">
    <w:abstractNumId w:val="9"/>
    <w:lvlOverride w:ilvl="0">
      <w:startOverride w:val="1"/>
    </w:lvlOverride>
  </w:num>
  <w:num w:numId="32" w16cid:durableId="1221206516">
    <w:abstractNumId w:val="9"/>
    <w:lvlOverride w:ilvl="0">
      <w:startOverride w:val="1"/>
    </w:lvlOverride>
  </w:num>
  <w:num w:numId="33" w16cid:durableId="1433086518">
    <w:abstractNumId w:val="0"/>
  </w:num>
  <w:num w:numId="34" w16cid:durableId="1426148474">
    <w:abstractNumId w:val="12"/>
  </w:num>
  <w:num w:numId="35" w16cid:durableId="43256132">
    <w:abstractNumId w:val="26"/>
  </w:num>
  <w:num w:numId="36" w16cid:durableId="14424540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8653947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230146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3837569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CD9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647C7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2CD9"/>
    <w:rsid w:val="009975A0"/>
    <w:rsid w:val="009C5C6E"/>
    <w:rsid w:val="00A04220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A4F27"/>
    <w:rsid w:val="00FB25E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4D97EF"/>
  <w15:docId w15:val="{7B8174FB-69F4-4989-B4A8-647E96589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92CD9"/>
    <w:pPr>
      <w:ind w:left="720"/>
      <w:contextualSpacing/>
    </w:pPr>
  </w:style>
  <w:style w:type="paragraph" w:styleId="Revision">
    <w:name w:val="Revision"/>
    <w:hidden/>
    <w:semiHidden/>
    <w:rsid w:val="00FB25E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F2986A-3DA7-4A6D-A35B-222175916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42A3CA-1E56-4AB8-A101-66525548B6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9812D0-14B9-493D-ACDB-AD17C91C84A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105</Words>
  <Characters>518</Characters>
  <Application>Microsoft Office Word</Application>
  <DocSecurity>0</DocSecurity>
  <Lines>19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2021-06-22T10:41:00Z</dcterms:created>
  <dcterms:modified xsi:type="dcterms:W3CDTF">2025-11-12T13:43:00Z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